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9AF76F">
      <w:pPr>
        <w:adjustRightInd w:val="0"/>
        <w:snapToGrid w:val="0"/>
        <w:spacing w:after="100" w:afterAutospacing="1" w:line="600" w:lineRule="exact"/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贝壳平顶山站用工</w:t>
      </w: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需求信息表</w:t>
      </w:r>
    </w:p>
    <w:p w14:paraId="0AADFCD4">
      <w:pPr>
        <w:spacing w:line="600" w:lineRule="exact"/>
        <w:rPr>
          <w:rFonts w:hint="default" w:ascii="华文中宋" w:hAnsi="华文中宋" w:eastAsia="华文中宋"/>
          <w:b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贝壳平顶山站</w:t>
      </w:r>
    </w:p>
    <w:p w14:paraId="1A70660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基本情况：</w:t>
      </w:r>
    </w:p>
    <w:p w14:paraId="7F596D83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</w:rPr>
      </w:pPr>
      <w:bookmarkStart w:id="0" w:name="_GoBack"/>
      <w:bookmarkEnd w:id="0"/>
      <w:r>
        <w:rPr>
          <w:rFonts w:hint="eastAsia" w:ascii="华文中宋" w:hAnsi="华文中宋" w:eastAsia="华文中宋"/>
          <w:b/>
          <w:sz w:val="28"/>
          <w:szCs w:val="28"/>
        </w:rPr>
        <w:t>贝壳平顶山站 简介：</w:t>
      </w:r>
    </w:p>
    <w:p w14:paraId="7720423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贝壳.平顶山站成立于2021年8月份，业务范围涉及商品房销售代理、房屋租赁、房屋买卖、代办按揭贷款、代办房产抵押贷款、权证办理、商铺租售、写字楼租售等。平台下有平顶山市贝安居房地产经纪有限公司、平顶山市居有帮房地产经纪有限公司、平顶山市乐怡居房地产经纪有限公司、汝州蓝庭房地产经纪有限公司、平顶山市家天下房地产有限公司、平顶山市诚饰空间装饰工程有限公司，现有门店100余家，在职员工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700</w:t>
      </w:r>
      <w:r>
        <w:rPr>
          <w:rFonts w:hint="eastAsia" w:ascii="华文中宋" w:hAnsi="华文中宋" w:eastAsia="华文中宋"/>
          <w:b/>
          <w:sz w:val="28"/>
          <w:szCs w:val="28"/>
        </w:rPr>
        <w:t>余人，我们始终坚持以人为本的发展理念，致力于为员工提供全面的成长路径和发展空间，始终坚持以客户需求为指导思想，以建立卓越的客户关系为工作战略目标，为客户提供“安全、快捷、愉悦”的个性化服务为宗旨，公司现已成为平顶山市房地产经纪、新房销售代理、分销，金融按揭服务方面的领跑者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。</w:t>
      </w:r>
    </w:p>
    <w:p w14:paraId="1437439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单位性质：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房产中介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  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74736B7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所属行业：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企业</w:t>
      </w:r>
    </w:p>
    <w:p w14:paraId="59BF5E6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b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联系人</w:t>
      </w: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李龙</w:t>
      </w:r>
    </w:p>
    <w:p w14:paraId="7E49ADF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联系电话：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 15981931985</w:t>
      </w:r>
    </w:p>
    <w:p w14:paraId="65ED2C4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邮箱：274394835@qq.com           </w:t>
      </w:r>
      <w:r>
        <w:rPr>
          <w:rFonts w:hint="eastAsia" w:ascii="华文中宋" w:hAnsi="华文中宋" w:eastAsia="华文中宋"/>
          <w:b/>
          <w:sz w:val="28"/>
          <w:szCs w:val="28"/>
          <w:u w:val="single"/>
          <w:lang w:val="en-US" w:eastAsia="zh-CN"/>
        </w:rPr>
        <w:t xml:space="preserve">       </w:t>
      </w:r>
    </w:p>
    <w:p w14:paraId="0AF2D6D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岗位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人数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岗位条件：</w:t>
      </w:r>
    </w:p>
    <w:p w14:paraId="64149E29">
      <w:pPr>
        <w:widowControl w:val="0"/>
        <w:numPr>
          <w:ilvl w:val="0"/>
          <w:numId w:val="1"/>
        </w:numPr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房产经纪人100人</w:t>
      </w:r>
    </w:p>
    <w:p w14:paraId="023A69C2"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ind w:leftChars="0" w:right="0" w:right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①</w:t>
      </w:r>
      <w:r>
        <w:rPr>
          <w:rFonts w:hint="default" w:ascii="华文中宋" w:hAnsi="华文中宋" w:eastAsia="华文中宋"/>
          <w:sz w:val="28"/>
          <w:szCs w:val="28"/>
          <w:lang w:val="en-US" w:eastAsia="zh-CN"/>
        </w:rPr>
        <w:t>热爱销售;渴望高薪，敢拼敢赢</w:t>
      </w:r>
    </w:p>
    <w:p w14:paraId="4223A21A"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ind w:leftChars="0" w:right="0" w:right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②</w:t>
      </w:r>
      <w:r>
        <w:rPr>
          <w:rFonts w:hint="default" w:ascii="华文中宋" w:hAnsi="华文中宋" w:eastAsia="华文中宋"/>
          <w:sz w:val="28"/>
          <w:szCs w:val="28"/>
          <w:lang w:val="en-US" w:eastAsia="zh-CN"/>
        </w:rPr>
        <w:t>获取客户委托，了解客户需求，做好客户的置业咨询建议和服务!</w:t>
      </w:r>
    </w:p>
    <w:p w14:paraId="5600787B"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ind w:leftChars="0" w:right="0" w:right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③</w:t>
      </w:r>
      <w:r>
        <w:rPr>
          <w:rFonts w:hint="default" w:ascii="华文中宋" w:hAnsi="华文中宋" w:eastAsia="华文中宋"/>
          <w:sz w:val="28"/>
          <w:szCs w:val="28"/>
          <w:lang w:val="en-US" w:eastAsia="zh-CN"/>
        </w:rPr>
        <w:t>获取业主委托，做好房源维护，提供专业的市场分析建议和服务!</w:t>
      </w:r>
    </w:p>
    <w:p w14:paraId="22333499"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ind w:leftChars="0" w:right="0" w:right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④</w:t>
      </w:r>
      <w:r>
        <w:rPr>
          <w:rFonts w:hint="default" w:ascii="华文中宋" w:hAnsi="华文中宋" w:eastAsia="华文中宋"/>
          <w:sz w:val="28"/>
          <w:szCs w:val="28"/>
          <w:lang w:val="en-US" w:eastAsia="zh-CN"/>
        </w:rPr>
        <w:t>根据客户需求做好房客源匹配,做好客户带看;做好带看及时反馈!</w:t>
      </w:r>
    </w:p>
    <w:p w14:paraId="4E04D278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                       </w:t>
      </w:r>
    </w:p>
    <w:p w14:paraId="41E8976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薪</w:t>
      </w:r>
      <w:r>
        <w:rPr>
          <w:rFonts w:hint="eastAsia" w:ascii="华文中宋" w:hAnsi="华文中宋" w:eastAsia="华文中宋"/>
          <w:b/>
          <w:sz w:val="28"/>
          <w:szCs w:val="28"/>
        </w:rPr>
        <w:t>资待遇：</w:t>
      </w:r>
    </w:p>
    <w:p w14:paraId="4C3CBB5A">
      <w:pPr>
        <w:numPr>
          <w:ilvl w:val="0"/>
          <w:numId w:val="2"/>
        </w:numPr>
        <w:ind w:left="1680" w:leftChars="0" w:hanging="1680" w:firstLineChars="0"/>
        <w:jc w:val="both"/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相关福利：</w:t>
      </w:r>
      <w:r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  <w:t>高提成+各类奖金+节日福利+团建活动+平台专属保险(一人投保 可保全家)</w:t>
      </w:r>
    </w:p>
    <w:p w14:paraId="05FA1B3C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工作地点：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平顶山市新老城区、汝州、叶县等就近门店安排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                                           </w:t>
      </w:r>
    </w:p>
    <w:p w14:paraId="7866C646">
      <w:pPr>
        <w:widowControl w:val="0"/>
        <w:wordWrap/>
        <w:adjustRightInd/>
        <w:snapToGrid/>
        <w:ind w:left="0" w:leftChars="0" w:right="0" w:firstLine="0" w:firstLineChars="0"/>
        <w:jc w:val="left"/>
        <w:textAlignment w:val="auto"/>
        <w:outlineLvl w:val="9"/>
        <w:rPr>
          <w:u w:val="none"/>
        </w:rPr>
      </w:pPr>
    </w:p>
    <w:p w14:paraId="639B36D1">
      <w:pPr>
        <w:widowControl w:val="0"/>
        <w:wordWrap/>
        <w:adjustRightInd/>
        <w:snapToGrid/>
        <w:ind w:left="0" w:leftChars="0" w:right="0" w:firstLine="0" w:firstLineChars="0"/>
        <w:jc w:val="center"/>
        <w:textAlignment w:val="auto"/>
        <w:outlineLvl w:val="9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FBD5844-F361-4EE2-A5AF-A812D2C6839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2" w:fontKey="{5183C930-85D5-4B1E-BAE7-1FF61BD6EE37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E483264"/>
    <w:multiLevelType w:val="singleLevel"/>
    <w:tmpl w:val="DE483264"/>
    <w:lvl w:ilvl="0" w:tentative="0">
      <w:start w:val="1"/>
      <w:numFmt w:val="decimal"/>
      <w:suff w:val="nothing"/>
      <w:lvlText w:val="%1、"/>
      <w:lvlJc w:val="left"/>
      <w:pPr>
        <w:ind w:left="1680" w:firstLine="0"/>
      </w:pPr>
    </w:lvl>
  </w:abstractNum>
  <w:abstractNum w:abstractNumId="1">
    <w:nsid w:val="02F99572"/>
    <w:multiLevelType w:val="singleLevel"/>
    <w:tmpl w:val="02F99572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TrueTypeFonts/>
  <w:saveSubset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81C48F0"/>
    <w:rsid w:val="18E44247"/>
    <w:rsid w:val="19F73A90"/>
    <w:rsid w:val="1DCA77EF"/>
    <w:rsid w:val="21681610"/>
    <w:rsid w:val="24CC20CA"/>
    <w:rsid w:val="26E848A3"/>
    <w:rsid w:val="320F470F"/>
    <w:rsid w:val="326D2606"/>
    <w:rsid w:val="338C0DA0"/>
    <w:rsid w:val="419B0120"/>
    <w:rsid w:val="434D53A5"/>
    <w:rsid w:val="4F421746"/>
    <w:rsid w:val="537C75C9"/>
    <w:rsid w:val="548250F0"/>
    <w:rsid w:val="55C83F55"/>
    <w:rsid w:val="58DB6CD4"/>
    <w:rsid w:val="5E7B6072"/>
    <w:rsid w:val="67137642"/>
    <w:rsid w:val="694C29AA"/>
    <w:rsid w:val="6D066BB0"/>
    <w:rsid w:val="6D535020"/>
    <w:rsid w:val="6E8D1AC5"/>
    <w:rsid w:val="71466CD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2</Pages>
  <Words>602</Words>
  <Characters>636</Characters>
  <Lines>0</Lines>
  <Paragraphs>0</Paragraphs>
  <TotalTime>37</TotalTime>
  <ScaleCrop>false</ScaleCrop>
  <LinksUpToDate>false</LinksUpToDate>
  <CharactersWithSpaces>736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2018-09-18T05:30:00Z</dcterms:created>
  <dc:creator>Administrator</dc:creator>
  <cp:lastModifiedBy>橘子汽水</cp:lastModifiedBy>
  <dcterms:modified xsi:type="dcterms:W3CDTF">2026-01-16T07:46:15Z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AA38DDC0457A449083312D9660A509EC_13</vt:lpwstr>
  </property>
  <property fmtid="{D5CDD505-2E9C-101B-9397-08002B2CF9AE}" pid="4" name="KSOTemplateDocerSaveRecord">
    <vt:lpwstr>eyJoZGlkIjoiZWQ3MTM4ODhhZmI2NTViYzkwODMwM2RjNjIzM2IzMDAiLCJ1c2VySWQiOiI1NzYwMzA1NjkifQ==</vt:lpwstr>
  </property>
</Properties>
</file>